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01115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ALBOUN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7E7C18AF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Dunstable Priory.</w:t>
      </w:r>
    </w:p>
    <w:p w14:paraId="79CBEB68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</w:p>
    <w:p w14:paraId="1F12DC1C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</w:p>
    <w:p w14:paraId="3192E43B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May1405</w:t>
      </w:r>
      <w:r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6B4A7EE7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3F34B19" w14:textId="77777777" w:rsidR="00C555EE" w:rsidRDefault="00C555EE" w:rsidP="00C555EE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p.30)</w:t>
      </w:r>
    </w:p>
    <w:p w14:paraId="4794B634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</w:p>
    <w:p w14:paraId="2F1EC49B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</w:p>
    <w:p w14:paraId="4A692E5F" w14:textId="77777777" w:rsidR="00C555EE" w:rsidRDefault="00C555EE" w:rsidP="00C55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7DBEF6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41A6" w14:textId="77777777" w:rsidR="00C555EE" w:rsidRDefault="00C555EE" w:rsidP="009139A6">
      <w:r>
        <w:separator/>
      </w:r>
    </w:p>
  </w:endnote>
  <w:endnote w:type="continuationSeparator" w:id="0">
    <w:p w14:paraId="09774F32" w14:textId="77777777" w:rsidR="00C555EE" w:rsidRDefault="00C555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5A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F6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ED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E7E8" w14:textId="77777777" w:rsidR="00C555EE" w:rsidRDefault="00C555EE" w:rsidP="009139A6">
      <w:r>
        <w:separator/>
      </w:r>
    </w:p>
  </w:footnote>
  <w:footnote w:type="continuationSeparator" w:id="0">
    <w:p w14:paraId="7F1AD01B" w14:textId="77777777" w:rsidR="00C555EE" w:rsidRDefault="00C555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5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D6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E5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55E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41A83"/>
  <w15:chartTrackingRefBased/>
  <w15:docId w15:val="{48E98DD5-BD65-4C6D-B517-3788E09D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5E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2023-03-01T20:34:00Z</dcterms:created>
  <dcterms:modified xsi:type="dcterms:W3CDTF">2023-03-01T20:35:00Z</dcterms:modified>
</cp:coreProperties>
</file>